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4F69D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ROCHE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CF5CD90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CDBCFB2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BBDD52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265DCC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13E907C5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6DDBCDEE" w14:textId="77777777" w:rsidR="00B77DD2" w:rsidRDefault="00B77DD2" w:rsidP="00B77DD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4781A99" w14:textId="77777777" w:rsidR="00B77DD2" w:rsidRDefault="00B77DD2" w:rsidP="00B77DD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EA1323B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10C251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FBA92C" w14:textId="77777777" w:rsidR="00B77DD2" w:rsidRDefault="00B77DD2" w:rsidP="00B77DD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November 2022</w:t>
      </w:r>
    </w:p>
    <w:p w14:paraId="10408E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4CB7" w14:textId="77777777" w:rsidR="00B77DD2" w:rsidRDefault="00B77DD2" w:rsidP="009139A6">
      <w:r>
        <w:separator/>
      </w:r>
    </w:p>
  </w:endnote>
  <w:endnote w:type="continuationSeparator" w:id="0">
    <w:p w14:paraId="1171D60E" w14:textId="77777777" w:rsidR="00B77DD2" w:rsidRDefault="00B77D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2D3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B7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D8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062DD" w14:textId="77777777" w:rsidR="00B77DD2" w:rsidRDefault="00B77DD2" w:rsidP="009139A6">
      <w:r>
        <w:separator/>
      </w:r>
    </w:p>
  </w:footnote>
  <w:footnote w:type="continuationSeparator" w:id="0">
    <w:p w14:paraId="5DAE2BE5" w14:textId="77777777" w:rsidR="00B77DD2" w:rsidRDefault="00B77D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C4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D6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2B5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D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7DD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36101"/>
  <w15:chartTrackingRefBased/>
  <w15:docId w15:val="{7CDFD8E2-5DB4-4A6D-B384-5EBCE853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2022-12-23T17:29:00Z</dcterms:created>
  <dcterms:modified xsi:type="dcterms:W3CDTF">2022-12-23T17:30:00Z</dcterms:modified>
</cp:coreProperties>
</file>